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29C" w:rsidRDefault="00A1229C" w:rsidP="00A1229C">
      <w:pPr>
        <w:pStyle w:val="NoSpacing"/>
      </w:pPr>
      <w:r>
        <w:rPr>
          <w:u w:val="single"/>
        </w:rPr>
        <w:t>John MILBURN</w:t>
      </w:r>
      <w:r>
        <w:t xml:space="preserve">  </w:t>
      </w:r>
      <w:proofErr w:type="gramStart"/>
      <w:r>
        <w:t xml:space="preserve">   (</w:t>
      </w:r>
      <w:proofErr w:type="gramEnd"/>
      <w:r>
        <w:t>fl.1423)</w:t>
      </w:r>
    </w:p>
    <w:p w:rsidR="00A1229C" w:rsidRDefault="00A1229C" w:rsidP="00A1229C">
      <w:pPr>
        <w:pStyle w:val="NoSpacing"/>
      </w:pPr>
    </w:p>
    <w:p w:rsidR="00BC4B62" w:rsidRDefault="00BC4B62" w:rsidP="00A1229C">
      <w:pPr>
        <w:pStyle w:val="NoSpacing"/>
      </w:pPr>
    </w:p>
    <w:p w:rsidR="00BC4B62" w:rsidRDefault="00BC4B62" w:rsidP="00BC4B62">
      <w:pPr>
        <w:pStyle w:val="NoSpacing"/>
      </w:pPr>
      <w:r>
        <w:t>14 Dec.1422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Yeovil, </w:t>
      </w:r>
    </w:p>
    <w:p w:rsidR="00BC4B62" w:rsidRDefault="00BC4B62" w:rsidP="00BC4B62">
      <w:pPr>
        <w:pStyle w:val="NoSpacing"/>
      </w:pPr>
      <w:r>
        <w:tab/>
      </w:r>
      <w:r>
        <w:tab/>
        <w:t xml:space="preserve">Somerset, into lands of the late Sir John </w:t>
      </w:r>
      <w:proofErr w:type="spellStart"/>
      <w:r>
        <w:t>Chiddiok</w:t>
      </w:r>
      <w:proofErr w:type="spellEnd"/>
      <w:r>
        <w:t>(q.v.).</w:t>
      </w:r>
    </w:p>
    <w:p w:rsidR="00BC4B62" w:rsidRDefault="00BC4B62" w:rsidP="00A1229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22-208)</w:t>
      </w:r>
    </w:p>
    <w:p w:rsidR="00A1229C" w:rsidRDefault="00A1229C" w:rsidP="00A1229C">
      <w:pPr>
        <w:pStyle w:val="NoSpacing"/>
      </w:pPr>
      <w:r>
        <w:t>16 Jan.</w:t>
      </w:r>
      <w:r>
        <w:tab/>
        <w:t>1423</w:t>
      </w:r>
      <w:r>
        <w:tab/>
        <w:t xml:space="preserve">He was a juror on the inquisition post mortem held in </w:t>
      </w:r>
      <w:proofErr w:type="spellStart"/>
      <w:r>
        <w:t>Langport</w:t>
      </w:r>
      <w:proofErr w:type="spellEnd"/>
      <w:r>
        <w:t>,</w:t>
      </w:r>
    </w:p>
    <w:p w:rsidR="00A1229C" w:rsidRDefault="00A1229C" w:rsidP="00A1229C">
      <w:pPr>
        <w:pStyle w:val="NoSpacing"/>
      </w:pPr>
      <w:r>
        <w:tab/>
      </w:r>
      <w:r>
        <w:tab/>
        <w:t xml:space="preserve">Somerset, into lands of the late Elizabeth </w:t>
      </w:r>
      <w:proofErr w:type="spellStart"/>
      <w:r>
        <w:t>Andrewe</w:t>
      </w:r>
      <w:proofErr w:type="spellEnd"/>
      <w:r>
        <w:t>(q.v.).</w:t>
      </w:r>
    </w:p>
    <w:p w:rsidR="00A1229C" w:rsidRDefault="00A1229C" w:rsidP="00A1229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22-28)</w:t>
      </w:r>
    </w:p>
    <w:p w:rsidR="00AF1FD0" w:rsidRDefault="00AF1FD0" w:rsidP="00AF1FD0">
      <w:pPr>
        <w:pStyle w:val="NoSpacing"/>
      </w:pPr>
      <w:r>
        <w:t>18 Jun.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Yeovil, Somerset(q.v.),</w:t>
      </w:r>
    </w:p>
    <w:p w:rsidR="00AF1FD0" w:rsidRDefault="00AF1FD0" w:rsidP="00AF1FD0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AF1FD0" w:rsidRDefault="00AF1FD0" w:rsidP="00AF1FD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22-80)</w:t>
      </w:r>
    </w:p>
    <w:p w:rsidR="00BC4B62" w:rsidRDefault="00BC4B62" w:rsidP="00AF1FD0">
      <w:pPr>
        <w:pStyle w:val="NoSpacing"/>
      </w:pPr>
    </w:p>
    <w:p w:rsidR="00A1229C" w:rsidRDefault="00A1229C" w:rsidP="00A1229C">
      <w:pPr>
        <w:pStyle w:val="NoSpacing"/>
      </w:pPr>
    </w:p>
    <w:p w:rsidR="00AF1FD0" w:rsidRDefault="00AF1FD0" w:rsidP="00A1229C">
      <w:pPr>
        <w:pStyle w:val="NoSpacing"/>
      </w:pPr>
      <w:r>
        <w:t>18 May 2017</w:t>
      </w:r>
    </w:p>
    <w:p w:rsidR="00BC4B62" w:rsidRPr="007B6291" w:rsidRDefault="00BC4B62" w:rsidP="00A1229C">
      <w:pPr>
        <w:pStyle w:val="NoSpacing"/>
      </w:pPr>
      <w:r>
        <w:t xml:space="preserve">  8 February 2018</w:t>
      </w:r>
      <w:bookmarkStart w:id="0" w:name="_GoBack"/>
      <w:bookmarkEnd w:id="0"/>
    </w:p>
    <w:p w:rsidR="006B2F86" w:rsidRPr="00A1229C" w:rsidRDefault="00BC4B62" w:rsidP="00E71FC3">
      <w:pPr>
        <w:pStyle w:val="NoSpacing"/>
      </w:pPr>
    </w:p>
    <w:sectPr w:rsidR="006B2F86" w:rsidRPr="00A122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29C" w:rsidRDefault="00A1229C" w:rsidP="00E71FC3">
      <w:pPr>
        <w:spacing w:after="0" w:line="240" w:lineRule="auto"/>
      </w:pPr>
      <w:r>
        <w:separator/>
      </w:r>
    </w:p>
  </w:endnote>
  <w:endnote w:type="continuationSeparator" w:id="0">
    <w:p w:rsidR="00A1229C" w:rsidRDefault="00A122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29C" w:rsidRDefault="00A1229C" w:rsidP="00E71FC3">
      <w:pPr>
        <w:spacing w:after="0" w:line="240" w:lineRule="auto"/>
      </w:pPr>
      <w:r>
        <w:separator/>
      </w:r>
    </w:p>
  </w:footnote>
  <w:footnote w:type="continuationSeparator" w:id="0">
    <w:p w:rsidR="00A1229C" w:rsidRDefault="00A122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29C"/>
    <w:rsid w:val="001A7C09"/>
    <w:rsid w:val="00733BE7"/>
    <w:rsid w:val="00A1229C"/>
    <w:rsid w:val="00AB52E8"/>
    <w:rsid w:val="00AF1FD0"/>
    <w:rsid w:val="00B16D3F"/>
    <w:rsid w:val="00BC4B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E68D4"/>
  <w15:chartTrackingRefBased/>
  <w15:docId w15:val="{8E27D841-1671-4B80-A87B-9A305A9B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0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2016-12-05T22:15:00Z</dcterms:created>
  <dcterms:modified xsi:type="dcterms:W3CDTF">2018-02-08T19:53:00Z</dcterms:modified>
</cp:coreProperties>
</file>